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2D1B" w14:textId="444D2E34" w:rsidR="00007F02" w:rsidRPr="00843026" w:rsidRDefault="003D6E64" w:rsidP="003D6E64">
      <w:pPr>
        <w:tabs>
          <w:tab w:val="left" w:pos="1985"/>
        </w:tabs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Príloha č. </w:t>
      </w:r>
      <w:r w:rsidR="002C4A35">
        <w:rPr>
          <w:rFonts w:ascii="Arial" w:hAnsi="Arial" w:cs="Arial"/>
          <w:sz w:val="18"/>
          <w:szCs w:val="18"/>
        </w:rPr>
        <w:t>..</w:t>
      </w:r>
      <w:bookmarkStart w:id="0" w:name="_GoBack"/>
      <w:bookmarkEnd w:id="0"/>
      <w:r w:rsidRPr="00843026">
        <w:rPr>
          <w:rFonts w:ascii="Arial" w:hAnsi="Arial" w:cs="Arial"/>
          <w:sz w:val="18"/>
          <w:szCs w:val="18"/>
        </w:rPr>
        <w:t xml:space="preserve"> k Zmluve č. </w:t>
      </w:r>
      <w:r w:rsidR="002C4A35">
        <w:rPr>
          <w:rFonts w:ascii="Arial" w:hAnsi="Arial" w:cs="Arial"/>
          <w:sz w:val="18"/>
          <w:szCs w:val="18"/>
        </w:rPr>
        <w:t>.....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0C70AB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0C70AB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0C70AB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0C70AB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t.j.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6005B" w14:textId="77777777" w:rsidR="000C70AB" w:rsidRDefault="000C70AB" w:rsidP="00577BFF">
      <w:pPr>
        <w:spacing w:after="0" w:line="240" w:lineRule="auto"/>
      </w:pPr>
      <w:r>
        <w:separator/>
      </w:r>
    </w:p>
  </w:endnote>
  <w:endnote w:type="continuationSeparator" w:id="0">
    <w:p w14:paraId="3928A81C" w14:textId="77777777" w:rsidR="000C70AB" w:rsidRDefault="000C70AB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EndPr/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4E9D8" w14:textId="77777777" w:rsidR="000C70AB" w:rsidRDefault="000C70AB" w:rsidP="00577BFF">
      <w:pPr>
        <w:spacing w:after="0" w:line="240" w:lineRule="auto"/>
      </w:pPr>
      <w:r>
        <w:separator/>
      </w:r>
    </w:p>
  </w:footnote>
  <w:footnote w:type="continuationSeparator" w:id="0">
    <w:p w14:paraId="1AB2F24C" w14:textId="77777777" w:rsidR="000C70AB" w:rsidRDefault="000C70AB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C70AB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C4A35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54C0"/>
    <w:rsid w:val="003D0F9D"/>
    <w:rsid w:val="003D6E64"/>
    <w:rsid w:val="003F7DE1"/>
    <w:rsid w:val="0040096C"/>
    <w:rsid w:val="00411226"/>
    <w:rsid w:val="004207F0"/>
    <w:rsid w:val="00423841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6B1FC0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43026"/>
    <w:rsid w:val="008513BE"/>
    <w:rsid w:val="00867C75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A334F"/>
    <w:rsid w:val="00AC36C1"/>
    <w:rsid w:val="00AE2985"/>
    <w:rsid w:val="00AE6214"/>
    <w:rsid w:val="00B17E28"/>
    <w:rsid w:val="00B65D28"/>
    <w:rsid w:val="00B856BC"/>
    <w:rsid w:val="00BC7779"/>
    <w:rsid w:val="00BF22EC"/>
    <w:rsid w:val="00BF7237"/>
    <w:rsid w:val="00C1177B"/>
    <w:rsid w:val="00C1645D"/>
    <w:rsid w:val="00C2573F"/>
    <w:rsid w:val="00C47F74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AB715C-9454-4101-8FD1-60CAD034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Zaciarkavacie_policko.dotx</Template>
  <TotalTime>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Vanyová Terézia</cp:lastModifiedBy>
  <cp:revision>5</cp:revision>
  <dcterms:created xsi:type="dcterms:W3CDTF">2023-01-11T10:41:00Z</dcterms:created>
  <dcterms:modified xsi:type="dcterms:W3CDTF">2024-12-03T14:20:00Z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